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0A" w:rsidRPr="003628A9" w:rsidRDefault="0088600A" w:rsidP="008603FE">
      <w:pPr>
        <w:rPr>
          <w:rFonts w:ascii="Calibri" w:hAnsi="Calibri" w:cs="Calibri"/>
        </w:rPr>
      </w:pPr>
    </w:p>
    <w:p w:rsidR="0088600A" w:rsidRPr="003628A9" w:rsidRDefault="0088600A" w:rsidP="008603FE">
      <w:pPr>
        <w:rPr>
          <w:rFonts w:ascii="Calibri" w:hAnsi="Calibri" w:cs="Calibri"/>
        </w:rPr>
      </w:pPr>
    </w:p>
    <w:p w:rsidR="0088600A" w:rsidRDefault="0088600A">
      <w:pPr>
        <w:rPr>
          <w:rFonts w:ascii="Calibri" w:hAnsi="Calibri" w:cs="Calibri"/>
        </w:rPr>
      </w:pPr>
    </w:p>
    <w:p w:rsidR="0088600A" w:rsidRDefault="0088600A" w:rsidP="00006DC6">
      <w:pPr>
        <w:widowControl w:val="0"/>
        <w:autoSpaceDE w:val="0"/>
        <w:autoSpaceDN w:val="0"/>
        <w:adjustRightInd w:val="0"/>
        <w:spacing w:line="364" w:lineRule="atLeast"/>
        <w:jc w:val="both"/>
        <w:rPr>
          <w:i/>
          <w:iCs/>
          <w:sz w:val="28"/>
          <w:szCs w:val="26"/>
        </w:rPr>
      </w:pPr>
      <w:r>
        <w:rPr>
          <w:b/>
          <w:bCs/>
          <w:sz w:val="28"/>
          <w:szCs w:val="26"/>
        </w:rPr>
        <w:t>Problema 1 : Realizar en FLEX el siguiente problema</w:t>
      </w:r>
    </w:p>
    <w:p w:rsidR="0088600A" w:rsidRPr="004E4A87" w:rsidRDefault="0088600A" w:rsidP="00006DC6">
      <w:pPr>
        <w:widowControl w:val="0"/>
        <w:autoSpaceDE w:val="0"/>
        <w:autoSpaceDN w:val="0"/>
        <w:adjustRightInd w:val="0"/>
        <w:spacing w:line="364" w:lineRule="atLeast"/>
        <w:jc w:val="both"/>
        <w:rPr>
          <w:i/>
          <w:iCs/>
        </w:rPr>
      </w:pPr>
    </w:p>
    <w:p w:rsidR="0088600A" w:rsidRDefault="0088600A" w:rsidP="00006DC6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426"/>
        <w:contextualSpacing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La secretaría de CESTE quiere crear una aplicación para almacenar toda la información sobre prácticas para alumnos que tiene publicadas en la web hasta la fecha en un fichero HTML. </w:t>
      </w:r>
      <w:r w:rsidRPr="008A66FE">
        <w:rPr>
          <w:rFonts w:ascii="Arial" w:hAnsi="Arial" w:cs="Arial"/>
          <w:sz w:val="23"/>
          <w:szCs w:val="23"/>
          <w:u w:val="single"/>
        </w:rPr>
        <w:t>Se nos pide crear un analizador léxico simple para este lenguaje</w:t>
      </w:r>
      <w:r>
        <w:rPr>
          <w:rFonts w:ascii="Arial" w:hAnsi="Arial" w:cs="Arial"/>
          <w:sz w:val="23"/>
          <w:szCs w:val="23"/>
        </w:rPr>
        <w:t>: tokens y gramática.</w:t>
      </w:r>
    </w:p>
    <w:p w:rsidR="0088600A" w:rsidRPr="00282FB2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:rsidR="0088600A" w:rsidRPr="00836377" w:rsidRDefault="0088600A" w:rsidP="00006DC6">
      <w:pPr>
        <w:autoSpaceDE w:val="0"/>
        <w:autoSpaceDN w:val="0"/>
        <w:adjustRightInd w:val="0"/>
        <w:ind w:left="66" w:firstLine="360"/>
        <w:rPr>
          <w:rFonts w:ascii="Arial" w:hAnsi="Arial" w:cs="Arial"/>
          <w:sz w:val="23"/>
          <w:szCs w:val="23"/>
        </w:rPr>
      </w:pPr>
      <w:r w:rsidRPr="00836377">
        <w:rPr>
          <w:rFonts w:ascii="Arial" w:hAnsi="Arial" w:cs="Arial"/>
          <w:sz w:val="23"/>
          <w:szCs w:val="23"/>
        </w:rPr>
        <w:t>El formato de los datos en el fichero es el siguiente:</w:t>
      </w:r>
    </w:p>
    <w:p w:rsidR="0088600A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:rsidR="0088600A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>&lt;!</w:t>
      </w:r>
      <w:r>
        <w:rPr>
          <w:sz w:val="16"/>
        </w:rPr>
        <w:t>Documento de practicas (esto es un comentario)</w:t>
      </w:r>
      <w:r w:rsidRPr="0057535F">
        <w:rPr>
          <w:sz w:val="16"/>
        </w:rPr>
        <w:t>&gt;</w:t>
      </w:r>
    </w:p>
    <w:p w:rsidR="0088600A" w:rsidRPr="0057535F" w:rsidRDefault="0088600A" w:rsidP="00C95D7B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>&lt;!</w:t>
      </w:r>
      <w:r>
        <w:rPr>
          <w:sz w:val="16"/>
        </w:rPr>
        <w:t>Autor Diego G</w:t>
      </w:r>
      <w:r w:rsidRPr="0057535F">
        <w:rPr>
          <w:sz w:val="16"/>
        </w:rPr>
        <w:t>&gt;</w:t>
      </w:r>
    </w:p>
    <w:p w:rsidR="0088600A" w:rsidRPr="0057535F" w:rsidRDefault="0088600A" w:rsidP="00C95D7B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>&lt;!</w:t>
      </w:r>
      <w:r>
        <w:rPr>
          <w:sz w:val="16"/>
        </w:rPr>
        <w:t>Fecha 29/5/15</w:t>
      </w:r>
      <w:r w:rsidRPr="0057535F">
        <w:rPr>
          <w:sz w:val="16"/>
        </w:rPr>
        <w:t>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>&lt;HTML&gt;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>&lt;HEAD&gt;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 xml:space="preserve">&lt;TITLE&gt; Documento de </w:t>
      </w:r>
      <w:r>
        <w:rPr>
          <w:sz w:val="16"/>
        </w:rPr>
        <w:t>notas de practicas</w:t>
      </w:r>
      <w:r w:rsidRPr="0057535F">
        <w:rPr>
          <w:sz w:val="16"/>
        </w:rPr>
        <w:t xml:space="preserve"> &lt;/TITLE&gt;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>&lt;/HEAD&gt;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>&lt;BODY&gt;</w:t>
      </w:r>
    </w:p>
    <w:p w:rsidR="0088600A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 xml:space="preserve">&lt;H1&gt; </w:t>
      </w:r>
      <w:r>
        <w:rPr>
          <w:sz w:val="16"/>
        </w:rPr>
        <w:t>Tabla de resultados</w:t>
      </w:r>
      <w:r w:rsidRPr="0057535F">
        <w:rPr>
          <w:sz w:val="16"/>
        </w:rPr>
        <w:t>&lt;/H1&gt;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57535F">
        <w:rPr>
          <w:sz w:val="16"/>
        </w:rPr>
        <w:tab/>
      </w:r>
      <w:r w:rsidRPr="0057535F">
        <w:rPr>
          <w:sz w:val="16"/>
          <w:lang w:val="en-US"/>
        </w:rPr>
        <w:t>&lt;TABLE BORDER&gt;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  <w:t>&lt;TR&gt;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  <w:t>&lt;TH&gt;Alumno&lt;</w:t>
      </w:r>
      <w:r>
        <w:rPr>
          <w:sz w:val="16"/>
          <w:lang w:val="en-US"/>
        </w:rPr>
        <w:t>/TH&gt; &lt;TH&gt;Practica 1&lt;/TH&gt; &lt;TH&gt;</w:t>
      </w:r>
      <w:r w:rsidRPr="0057535F">
        <w:rPr>
          <w:sz w:val="16"/>
          <w:lang w:val="en-US"/>
        </w:rPr>
        <w:t>&lt;/TH&gt;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  <w:t>&lt;/TR&gt;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  <w:t>&lt;TR&gt;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  <w:t>&lt;TD&gt;Antx</w:t>
      </w:r>
      <w:r>
        <w:rPr>
          <w:sz w:val="16"/>
          <w:lang w:val="en-US"/>
        </w:rPr>
        <w:t>o</w:t>
      </w:r>
      <w:r w:rsidRPr="0057535F">
        <w:rPr>
          <w:sz w:val="16"/>
          <w:lang w:val="en-US"/>
        </w:rPr>
        <w:t>n L</w:t>
      </w:r>
      <w:r>
        <w:rPr>
          <w:sz w:val="16"/>
          <w:lang w:val="en-US"/>
        </w:rPr>
        <w:t>o</w:t>
      </w:r>
      <w:r w:rsidRPr="0057535F">
        <w:rPr>
          <w:sz w:val="16"/>
          <w:lang w:val="en-US"/>
        </w:rPr>
        <w:t>pez&lt;/TD&gt; &lt;TD&gt;7&lt;/TD&gt; &lt;TD&gt;6&lt;/TD&gt;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  <w:t>&lt;/TR&gt;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  <w:t>&lt;TR&gt;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  <w:t>&lt;TD&gt;Lolo L</w:t>
      </w:r>
      <w:r>
        <w:rPr>
          <w:sz w:val="16"/>
          <w:lang w:val="en-US"/>
        </w:rPr>
        <w:t>o</w:t>
      </w:r>
      <w:r w:rsidRPr="0057535F">
        <w:rPr>
          <w:sz w:val="16"/>
          <w:lang w:val="en-US"/>
        </w:rPr>
        <w:t>lez&lt;/TD&gt; &lt;TD&gt;5&lt;/TD&gt; &lt;TD&gt;9&lt;/TD&gt;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  <w:lang w:val="en-US"/>
        </w:rPr>
        <w:tab/>
      </w:r>
      <w:r w:rsidRPr="0057535F">
        <w:rPr>
          <w:sz w:val="16"/>
          <w:lang w:val="en-US"/>
        </w:rPr>
        <w:tab/>
      </w:r>
      <w:r w:rsidRPr="0057535F">
        <w:rPr>
          <w:sz w:val="16"/>
        </w:rPr>
        <w:t>&lt;/TR&gt;</w:t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ab/>
        <w:t>&lt;/TABLE&gt;</w:t>
      </w:r>
      <w:r w:rsidRPr="0057535F">
        <w:rPr>
          <w:sz w:val="16"/>
        </w:rPr>
        <w:tab/>
      </w: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</w:p>
    <w:p w:rsidR="0088600A" w:rsidRPr="0057535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>&lt;/BODY&gt;</w:t>
      </w:r>
    </w:p>
    <w:p w:rsidR="0088600A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 w:rsidRPr="0057535F">
        <w:rPr>
          <w:sz w:val="16"/>
        </w:rPr>
        <w:t>&lt;/HTML&gt;</w:t>
      </w:r>
    </w:p>
    <w:p w:rsidR="0088600A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</w:p>
    <w:p w:rsidR="0088600A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>
        <w:rPr>
          <w:sz w:val="16"/>
        </w:rPr>
        <w:t xml:space="preserve">PROGRAMA </w:t>
      </w:r>
      <w:r w:rsidRPr="00C95D7B">
        <w:rPr>
          <w:sz w:val="16"/>
          <w:szCs w:val="16"/>
        </w:rPr>
        <w:sym w:font="Wingdings" w:char="F0E0"/>
      </w:r>
      <w:r>
        <w:rPr>
          <w:sz w:val="16"/>
        </w:rPr>
        <w:t xml:space="preserve"> comentarios html | html</w:t>
      </w:r>
    </w:p>
    <w:p w:rsidR="0088600A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</w:rPr>
      </w:pPr>
      <w:r>
        <w:rPr>
          <w:sz w:val="16"/>
        </w:rPr>
        <w:t xml:space="preserve">Comentarios </w:t>
      </w:r>
      <w:r w:rsidRPr="00C95D7B">
        <w:rPr>
          <w:sz w:val="16"/>
          <w:szCs w:val="16"/>
        </w:rPr>
        <w:sym w:font="Wingdings" w:char="F0E0"/>
      </w:r>
      <w:r>
        <w:rPr>
          <w:sz w:val="16"/>
        </w:rPr>
        <w:t xml:space="preserve"> cometario comentarios | comentario</w:t>
      </w:r>
    </w:p>
    <w:p w:rsidR="0088600A" w:rsidRPr="008D359F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8D359F">
        <w:rPr>
          <w:sz w:val="16"/>
          <w:lang w:val="en-US"/>
        </w:rPr>
        <w:t xml:space="preserve">Comentario </w:t>
      </w:r>
      <w:r w:rsidRPr="00C95D7B">
        <w:rPr>
          <w:sz w:val="16"/>
          <w:szCs w:val="16"/>
        </w:rPr>
        <w:sym w:font="Wingdings" w:char="F0E0"/>
      </w:r>
      <w:r w:rsidRPr="008D359F">
        <w:rPr>
          <w:sz w:val="16"/>
          <w:lang w:val="en-US"/>
        </w:rPr>
        <w:t xml:space="preserve">  &lt;!(^&gt;)*&gt;</w:t>
      </w:r>
    </w:p>
    <w:p w:rsidR="0088600A" w:rsidRPr="00C95D7B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 w:rsidRPr="00C95D7B">
        <w:rPr>
          <w:sz w:val="16"/>
          <w:lang w:val="en-US"/>
        </w:rPr>
        <w:t xml:space="preserve">Html </w:t>
      </w:r>
      <w:r w:rsidRPr="00C95D7B">
        <w:rPr>
          <w:sz w:val="16"/>
          <w:szCs w:val="16"/>
        </w:rPr>
        <w:sym w:font="Wingdings" w:char="F0E0"/>
      </w:r>
      <w:r w:rsidRPr="00C95D7B">
        <w:rPr>
          <w:sz w:val="16"/>
          <w:lang w:val="en-US"/>
        </w:rPr>
        <w:t xml:space="preserve"> &lt;HTML&gt; head body &lt;/HTML&gt;</w:t>
      </w:r>
    </w:p>
    <w:p w:rsidR="0088600A" w:rsidRDefault="0088600A" w:rsidP="00462140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>
        <w:rPr>
          <w:sz w:val="16"/>
          <w:lang w:val="en-US"/>
        </w:rPr>
        <w:t xml:space="preserve">Head </w:t>
      </w:r>
      <w:r w:rsidRPr="00C95D7B">
        <w:rPr>
          <w:sz w:val="16"/>
          <w:szCs w:val="16"/>
          <w:lang w:val="en-US"/>
        </w:rPr>
        <w:sym w:font="Wingdings" w:char="F0E0"/>
      </w:r>
      <w:r>
        <w:rPr>
          <w:sz w:val="16"/>
          <w:lang w:val="en-US"/>
        </w:rPr>
        <w:t xml:space="preserve"> &lt;HEAD&gt; titulo &lt;/HEAD&gt; | &lt;HEAD&gt; &lt;/HEAD&gt;</w:t>
      </w:r>
    </w:p>
    <w:p w:rsidR="0088600A" w:rsidRPr="00462140" w:rsidRDefault="0088600A" w:rsidP="00462140">
      <w:pPr>
        <w:tabs>
          <w:tab w:val="left" w:pos="2268"/>
        </w:tabs>
        <w:spacing w:line="240" w:lineRule="atLeast"/>
        <w:ind w:left="1134"/>
        <w:rPr>
          <w:sz w:val="16"/>
          <w:lang w:val="es-ES"/>
        </w:rPr>
      </w:pPr>
      <w:r w:rsidRPr="00462140">
        <w:rPr>
          <w:sz w:val="16"/>
          <w:lang w:val="es-ES"/>
        </w:rPr>
        <w:t xml:space="preserve">Titulo </w:t>
      </w:r>
      <w:r w:rsidRPr="00462140">
        <w:rPr>
          <w:sz w:val="16"/>
          <w:szCs w:val="16"/>
          <w:lang w:val="en-US"/>
        </w:rPr>
        <w:sym w:font="Wingdings" w:char="F0E0"/>
      </w:r>
      <w:r w:rsidRPr="00462140">
        <w:rPr>
          <w:sz w:val="16"/>
          <w:lang w:val="es-ES"/>
        </w:rPr>
        <w:t xml:space="preserve"> [A-Za-z]([A-Za-z ()!$¿?0-9])*</w:t>
      </w:r>
    </w:p>
    <w:p w:rsidR="0088600A" w:rsidRDefault="0088600A" w:rsidP="005A431B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>
        <w:rPr>
          <w:sz w:val="16"/>
          <w:lang w:val="en-US"/>
        </w:rPr>
        <w:t xml:space="preserve">Body </w:t>
      </w:r>
      <w:r w:rsidRPr="00462140">
        <w:rPr>
          <w:sz w:val="16"/>
          <w:szCs w:val="16"/>
          <w:lang w:val="en-US"/>
        </w:rPr>
        <w:sym w:font="Wingdings" w:char="F0E0"/>
      </w:r>
      <w:r>
        <w:rPr>
          <w:sz w:val="16"/>
          <w:lang w:val="en-US"/>
        </w:rPr>
        <w:t xml:space="preserve"> &lt;BODY&gt; cabecera tablas &lt;/BODY&gt; | &lt;BODY&gt; cabecera &lt;/BODY&gt;</w:t>
      </w:r>
    </w:p>
    <w:p w:rsidR="0088600A" w:rsidRDefault="0088600A" w:rsidP="00094B3F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  <w:r>
        <w:rPr>
          <w:sz w:val="16"/>
          <w:lang w:val="en-US"/>
        </w:rPr>
        <w:tab/>
        <w:t>| &lt;BODY&gt; &lt;/BODY&gt; | &lt;BODY&gt; tablas &lt;/BODY&gt;</w:t>
      </w:r>
    </w:p>
    <w:p w:rsidR="0088600A" w:rsidRDefault="0088600A" w:rsidP="005A431B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</w:p>
    <w:p w:rsidR="0088600A" w:rsidRPr="00C95D7B" w:rsidRDefault="0088600A" w:rsidP="00006DC6">
      <w:pPr>
        <w:tabs>
          <w:tab w:val="left" w:pos="2268"/>
        </w:tabs>
        <w:spacing w:line="240" w:lineRule="atLeast"/>
        <w:ind w:left="1134"/>
        <w:rPr>
          <w:sz w:val="16"/>
          <w:lang w:val="en-US"/>
        </w:rPr>
      </w:pPr>
    </w:p>
    <w:p w:rsidR="0088600A" w:rsidRPr="00C95D7B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  <w:lang w:val="en-US"/>
        </w:rPr>
      </w:pPr>
    </w:p>
    <w:p w:rsidR="0088600A" w:rsidRPr="00C95D7B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  <w:lang w:val="en-US"/>
        </w:rPr>
      </w:pPr>
    </w:p>
    <w:p w:rsidR="0088600A" w:rsidRPr="00C95D7B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  <w:lang w:val="en-US"/>
        </w:rPr>
      </w:pPr>
    </w:p>
    <w:p w:rsidR="0088600A" w:rsidRPr="00836377" w:rsidRDefault="0088600A" w:rsidP="00006DC6">
      <w:pPr>
        <w:autoSpaceDE w:val="0"/>
        <w:autoSpaceDN w:val="0"/>
        <w:adjustRightInd w:val="0"/>
        <w:ind w:left="66" w:firstLine="360"/>
        <w:rPr>
          <w:rFonts w:ascii="Arial" w:hAnsi="Arial" w:cs="Arial"/>
          <w:sz w:val="23"/>
          <w:szCs w:val="23"/>
        </w:rPr>
      </w:pPr>
      <w:r w:rsidRPr="00C95D7B">
        <w:rPr>
          <w:rFonts w:ascii="Arial" w:hAnsi="Arial" w:cs="Arial"/>
          <w:sz w:val="23"/>
          <w:szCs w:val="23"/>
          <w:lang w:val="en-US"/>
        </w:rPr>
        <w:tab/>
      </w:r>
      <w:r>
        <w:rPr>
          <w:rFonts w:ascii="Arial" w:hAnsi="Arial" w:cs="Arial"/>
          <w:sz w:val="23"/>
          <w:szCs w:val="23"/>
        </w:rPr>
        <w:t xml:space="preserve">Su presentación por pantalla sería la </w:t>
      </w:r>
      <w:r w:rsidRPr="00836377">
        <w:rPr>
          <w:rFonts w:ascii="Arial" w:hAnsi="Arial" w:cs="Arial"/>
          <w:sz w:val="23"/>
          <w:szCs w:val="23"/>
        </w:rPr>
        <w:t>siguiente:</w:t>
      </w:r>
    </w:p>
    <w:p w:rsidR="0088600A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>
        <w:rPr>
          <w:noProof/>
          <w:lang w:eastAsia="es-ES_tradnl"/>
        </w:rPr>
        <w:pict>
          <v:rect id="_x0000_s1026" style="position:absolute;margin-left:21.75pt;margin-top:6.85pt;width:319.85pt;height:117.2pt;z-index:-251658240"/>
        </w:pict>
      </w:r>
    </w:p>
    <w:p w:rsidR="0088600A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  <w:t>Documento de notas de practicas</w:t>
      </w:r>
    </w:p>
    <w:p w:rsidR="0088600A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:rsidR="0088600A" w:rsidRPr="008C5933" w:rsidRDefault="0088600A" w:rsidP="00006DC6">
      <w:pPr>
        <w:autoSpaceDE w:val="0"/>
        <w:autoSpaceDN w:val="0"/>
        <w:adjustRightInd w:val="0"/>
        <w:rPr>
          <w:rFonts w:ascii="Arial" w:hAnsi="Arial" w:cs="Arial"/>
          <w:szCs w:val="23"/>
        </w:rPr>
      </w:pPr>
      <w:r w:rsidRPr="008C5933">
        <w:rPr>
          <w:rFonts w:ascii="Arial" w:hAnsi="Arial" w:cs="Arial"/>
          <w:sz w:val="22"/>
          <w:szCs w:val="23"/>
        </w:rPr>
        <w:tab/>
      </w:r>
      <w:r w:rsidRPr="008C5933">
        <w:rPr>
          <w:rFonts w:ascii="Arial" w:hAnsi="Arial" w:cs="Arial"/>
          <w:szCs w:val="23"/>
        </w:rPr>
        <w:t>Tabla de resultados</w:t>
      </w:r>
    </w:p>
    <w:p w:rsidR="0088600A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7"/>
        <w:gridCol w:w="1325"/>
        <w:gridCol w:w="1276"/>
      </w:tblGrid>
      <w:tr w:rsidR="0088600A" w:rsidTr="00FC4374">
        <w:tc>
          <w:tcPr>
            <w:tcW w:w="2077" w:type="dxa"/>
          </w:tcPr>
          <w:p w:rsidR="0088600A" w:rsidRPr="00FC4374" w:rsidRDefault="0088600A" w:rsidP="00FC4374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C4374">
              <w:rPr>
                <w:rFonts w:ascii="Arial" w:hAnsi="Arial" w:cs="Arial"/>
                <w:sz w:val="23"/>
                <w:szCs w:val="23"/>
              </w:rPr>
              <w:t>Alumno</w:t>
            </w:r>
          </w:p>
        </w:tc>
        <w:tc>
          <w:tcPr>
            <w:tcW w:w="1325" w:type="dxa"/>
          </w:tcPr>
          <w:p w:rsidR="0088600A" w:rsidRPr="00FC4374" w:rsidRDefault="0088600A" w:rsidP="00FC4374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C4374">
              <w:rPr>
                <w:rFonts w:ascii="Arial" w:hAnsi="Arial" w:cs="Arial"/>
                <w:sz w:val="23"/>
                <w:szCs w:val="23"/>
              </w:rPr>
              <w:t>Practica 1</w:t>
            </w:r>
          </w:p>
        </w:tc>
        <w:tc>
          <w:tcPr>
            <w:tcW w:w="1276" w:type="dxa"/>
          </w:tcPr>
          <w:p w:rsidR="0088600A" w:rsidRPr="00FC4374" w:rsidRDefault="0088600A" w:rsidP="00FC4374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88600A" w:rsidTr="00FC4374">
        <w:tc>
          <w:tcPr>
            <w:tcW w:w="2077" w:type="dxa"/>
          </w:tcPr>
          <w:p w:rsidR="0088600A" w:rsidRPr="00FC4374" w:rsidRDefault="0088600A" w:rsidP="00FC4374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C4374">
              <w:rPr>
                <w:rFonts w:ascii="Arial" w:hAnsi="Arial" w:cs="Arial"/>
                <w:sz w:val="23"/>
                <w:szCs w:val="23"/>
              </w:rPr>
              <w:t>Antxon Lopez</w:t>
            </w:r>
          </w:p>
        </w:tc>
        <w:tc>
          <w:tcPr>
            <w:tcW w:w="1325" w:type="dxa"/>
          </w:tcPr>
          <w:p w:rsidR="0088600A" w:rsidRPr="00FC4374" w:rsidRDefault="0088600A" w:rsidP="00FC4374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C4374">
              <w:rPr>
                <w:rFonts w:ascii="Arial" w:hAnsi="Arial" w:cs="Arial"/>
                <w:sz w:val="23"/>
                <w:szCs w:val="23"/>
              </w:rPr>
              <w:t>7.2</w:t>
            </w:r>
          </w:p>
        </w:tc>
        <w:tc>
          <w:tcPr>
            <w:tcW w:w="1276" w:type="dxa"/>
          </w:tcPr>
          <w:p w:rsidR="0088600A" w:rsidRPr="00FC4374" w:rsidRDefault="0088600A" w:rsidP="00FC4374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C4374">
              <w:rPr>
                <w:rFonts w:ascii="Arial" w:hAnsi="Arial" w:cs="Arial"/>
                <w:sz w:val="23"/>
                <w:szCs w:val="23"/>
              </w:rPr>
              <w:t>6</w:t>
            </w:r>
          </w:p>
        </w:tc>
      </w:tr>
      <w:tr w:rsidR="0088600A" w:rsidTr="00FC4374">
        <w:tc>
          <w:tcPr>
            <w:tcW w:w="2077" w:type="dxa"/>
          </w:tcPr>
          <w:p w:rsidR="0088600A" w:rsidRPr="00FC4374" w:rsidRDefault="0088600A" w:rsidP="00FC4374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C4374">
              <w:rPr>
                <w:rFonts w:ascii="Arial" w:hAnsi="Arial" w:cs="Arial"/>
                <w:sz w:val="23"/>
                <w:szCs w:val="23"/>
              </w:rPr>
              <w:t>Lolo Lolez</w:t>
            </w:r>
          </w:p>
        </w:tc>
        <w:tc>
          <w:tcPr>
            <w:tcW w:w="1325" w:type="dxa"/>
          </w:tcPr>
          <w:p w:rsidR="0088600A" w:rsidRPr="00FC4374" w:rsidRDefault="0088600A" w:rsidP="00FC4374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C4374">
              <w:rPr>
                <w:rFonts w:ascii="Arial" w:hAnsi="Arial" w:cs="Arial"/>
                <w:sz w:val="23"/>
                <w:szCs w:val="23"/>
              </w:rPr>
              <w:t>10</w:t>
            </w:r>
          </w:p>
        </w:tc>
        <w:tc>
          <w:tcPr>
            <w:tcW w:w="1276" w:type="dxa"/>
          </w:tcPr>
          <w:p w:rsidR="0088600A" w:rsidRPr="00FC4374" w:rsidRDefault="0088600A" w:rsidP="00FC4374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FC4374">
              <w:rPr>
                <w:rFonts w:ascii="Arial" w:hAnsi="Arial" w:cs="Arial"/>
                <w:sz w:val="23"/>
                <w:szCs w:val="23"/>
              </w:rPr>
              <w:t>9.1</w:t>
            </w:r>
          </w:p>
        </w:tc>
      </w:tr>
    </w:tbl>
    <w:p w:rsidR="0088600A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:rsidR="0088600A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:rsidR="0088600A" w:rsidRDefault="0088600A" w:rsidP="00006DC6">
      <w:pPr>
        <w:autoSpaceDE w:val="0"/>
        <w:autoSpaceDN w:val="0"/>
        <w:adjustRightInd w:val="0"/>
        <w:ind w:firstLine="7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Deben tenerse en cuenta las siguientes características del fichero:</w:t>
      </w:r>
    </w:p>
    <w:p w:rsidR="0088600A" w:rsidRDefault="0088600A" w:rsidP="00006DC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:rsidR="0088600A" w:rsidRDefault="0088600A" w:rsidP="00006DC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1134"/>
        <w:contextualSpacing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El cuerpo del  título y de los encabezados (Headers) siempre comienzan por una letra y admite todo tipo de letras además del espacio en blanco y dígitos numéricos y los siguientes símbolos: </w:t>
      </w:r>
      <w:r w:rsidRPr="003E0BF1">
        <w:rPr>
          <w:rFonts w:ascii="Courier New" w:hAnsi="Courier New" w:cs="Courier New"/>
        </w:rPr>
        <w:t>()!$¿?</w:t>
      </w:r>
      <w:r>
        <w:rPr>
          <w:rFonts w:ascii="Arial" w:hAnsi="Arial" w:cs="Arial"/>
          <w:sz w:val="23"/>
          <w:szCs w:val="23"/>
        </w:rPr>
        <w:t>.</w:t>
      </w:r>
    </w:p>
    <w:p w:rsidR="0088600A" w:rsidRDefault="0088600A" w:rsidP="00006DC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1134"/>
        <w:contextualSpacing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La nota numérica de las prácticas puede ir de </w:t>
      </w:r>
      <w:smartTag w:uri="urn:schemas-microsoft-com:office:smarttags" w:element="metricconverter">
        <w:smartTagPr>
          <w:attr w:name="ProductID" w:val="0 a"/>
        </w:smartTagPr>
        <w:r>
          <w:rPr>
            <w:rFonts w:ascii="Arial" w:hAnsi="Arial" w:cs="Arial"/>
            <w:sz w:val="23"/>
            <w:szCs w:val="23"/>
          </w:rPr>
          <w:t>0 a</w:t>
        </w:r>
      </w:smartTag>
      <w:r>
        <w:rPr>
          <w:rFonts w:ascii="Arial" w:hAnsi="Arial" w:cs="Arial"/>
          <w:sz w:val="23"/>
          <w:szCs w:val="23"/>
        </w:rPr>
        <w:t xml:space="preserve"> 10 y puede </w:t>
      </w:r>
      <w:r w:rsidRPr="00EE69C0">
        <w:rPr>
          <w:rFonts w:ascii="Arial" w:hAnsi="Arial" w:cs="Arial"/>
          <w:sz w:val="23"/>
          <w:szCs w:val="23"/>
          <w:u w:val="single"/>
        </w:rPr>
        <w:t>llevar hasta dos decimales.</w:t>
      </w:r>
    </w:p>
    <w:p w:rsidR="0088600A" w:rsidRDefault="0088600A" w:rsidP="00E2138F">
      <w:pPr>
        <w:autoSpaceDE w:val="0"/>
        <w:autoSpaceDN w:val="0"/>
        <w:adjustRightInd w:val="0"/>
        <w:contextualSpacing/>
        <w:rPr>
          <w:rFonts w:ascii="Arial" w:hAnsi="Arial" w:cs="Arial"/>
          <w:sz w:val="23"/>
          <w:szCs w:val="23"/>
        </w:rPr>
      </w:pPr>
    </w:p>
    <w:p w:rsidR="0088600A" w:rsidRDefault="0088600A" w:rsidP="00E2138F">
      <w:pPr>
        <w:autoSpaceDE w:val="0"/>
        <w:autoSpaceDN w:val="0"/>
        <w:adjustRightInd w:val="0"/>
        <w:contextualSpacing/>
        <w:rPr>
          <w:rFonts w:ascii="Arial" w:hAnsi="Arial" w:cs="Arial"/>
          <w:sz w:val="23"/>
          <w:szCs w:val="23"/>
        </w:rPr>
      </w:pPr>
    </w:p>
    <w:p w:rsidR="0088600A" w:rsidRPr="00E2138F" w:rsidRDefault="0088600A" w:rsidP="00E2138F">
      <w:pPr>
        <w:autoSpaceDE w:val="0"/>
        <w:autoSpaceDN w:val="0"/>
        <w:adjustRightInd w:val="0"/>
        <w:contextualSpacing/>
        <w:rPr>
          <w:rFonts w:ascii="Arial" w:hAnsi="Arial" w:cs="Arial"/>
          <w:sz w:val="23"/>
          <w:szCs w:val="23"/>
        </w:rPr>
      </w:pPr>
    </w:p>
    <w:p w:rsidR="0088600A" w:rsidRDefault="0088600A" w:rsidP="00E2138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84" w:hanging="426"/>
        <w:contextualSpacing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Las etiquetas de HTML son de dos tipos, apertura y cierre. Cada una de ellas lleva en su interior una palabra encerrada entre “&lt;” y “&gt;” y las etiquetas de cierre llevan además delante de la palabra el símbolo “/”</w:t>
      </w:r>
    </w:p>
    <w:p w:rsidR="0088600A" w:rsidRDefault="0088600A" w:rsidP="00E2138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84" w:hanging="426"/>
        <w:contextualSpacing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Las palabras reservadas del lenguaje HTML irán siempre en mayúsculas.</w:t>
      </w:r>
    </w:p>
    <w:p w:rsidR="0088600A" w:rsidRDefault="0088600A" w:rsidP="00E2138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84" w:hanging="426"/>
        <w:contextualSpacing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Tenemos una </w:t>
      </w:r>
      <w:r w:rsidRPr="00EE69C0">
        <w:rPr>
          <w:rFonts w:ascii="Arial" w:hAnsi="Arial" w:cs="Arial"/>
          <w:sz w:val="23"/>
          <w:szCs w:val="23"/>
          <w:u w:val="single"/>
        </w:rPr>
        <w:t>tabla con las palabras válidas</w:t>
      </w:r>
      <w:r>
        <w:rPr>
          <w:rFonts w:ascii="Arial" w:hAnsi="Arial" w:cs="Arial"/>
          <w:sz w:val="23"/>
          <w:szCs w:val="23"/>
        </w:rPr>
        <w:t xml:space="preserve"> para las etiquetas de las columnas de la tabla (“Practica1”, “Alumno” o “Practica2”) </w:t>
      </w:r>
      <w:r w:rsidRPr="00EE69C0">
        <w:rPr>
          <w:rFonts w:ascii="Arial" w:hAnsi="Arial" w:cs="Arial"/>
          <w:sz w:val="23"/>
          <w:szCs w:val="23"/>
          <w:u w:val="single"/>
        </w:rPr>
        <w:t>o bien la columna puede ir sin etiqueta</w:t>
      </w:r>
      <w:r>
        <w:rPr>
          <w:rFonts w:ascii="Arial" w:hAnsi="Arial" w:cs="Arial"/>
          <w:sz w:val="23"/>
          <w:szCs w:val="23"/>
        </w:rPr>
        <w:t>.</w:t>
      </w:r>
    </w:p>
    <w:p w:rsidR="0088600A" w:rsidRDefault="0088600A" w:rsidP="00E2138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84" w:hanging="426"/>
        <w:contextualSpacing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Los nombres y apellidos  de alumno </w:t>
      </w:r>
      <w:r w:rsidRPr="00EE69C0">
        <w:rPr>
          <w:rFonts w:ascii="Arial" w:hAnsi="Arial" w:cs="Arial"/>
          <w:sz w:val="23"/>
          <w:szCs w:val="23"/>
          <w:u w:val="single"/>
        </w:rPr>
        <w:t>sólo contendrán caracteres alfabéticos en minúsculas salvo el primer carácter de nombre y apellido que será Mayúscula</w:t>
      </w:r>
    </w:p>
    <w:p w:rsidR="0088600A" w:rsidRDefault="0088600A" w:rsidP="00E2138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84" w:hanging="426"/>
        <w:contextualSpacing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Hay que tener en cuenta que un alumno </w:t>
      </w:r>
      <w:r w:rsidRPr="00EE69C0">
        <w:rPr>
          <w:rFonts w:ascii="Arial" w:hAnsi="Arial" w:cs="Arial"/>
          <w:sz w:val="23"/>
          <w:szCs w:val="23"/>
          <w:u w:val="single"/>
        </w:rPr>
        <w:t>puede tener un nombre compuesto</w:t>
      </w:r>
      <w:r>
        <w:rPr>
          <w:rFonts w:ascii="Arial" w:hAnsi="Arial" w:cs="Arial"/>
          <w:sz w:val="23"/>
          <w:szCs w:val="23"/>
        </w:rPr>
        <w:t xml:space="preserve"> (p.e. Luis Miguel)</w:t>
      </w:r>
    </w:p>
    <w:p w:rsidR="0088600A" w:rsidRDefault="0088600A" w:rsidP="00E2138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84" w:hanging="426"/>
        <w:contextualSpacing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Todo carácter extraño detectado será informado al usuario indicando además del carácter detectado, la línea donde fue detectado </w:t>
      </w:r>
    </w:p>
    <w:p w:rsidR="0088600A" w:rsidRDefault="0088600A" w:rsidP="00E2138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84" w:hanging="426"/>
        <w:contextualSpacing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Los espacios en blanco y tabuladores deberán ser eliminados.</w:t>
      </w:r>
    </w:p>
    <w:p w:rsidR="0088600A" w:rsidRDefault="0088600A" w:rsidP="00E2138F">
      <w:pPr>
        <w:widowControl w:val="0"/>
        <w:autoSpaceDE w:val="0"/>
        <w:autoSpaceDN w:val="0"/>
        <w:adjustRightInd w:val="0"/>
        <w:spacing w:line="364" w:lineRule="atLeast"/>
        <w:ind w:left="284" w:hanging="426"/>
        <w:jc w:val="both"/>
        <w:rPr>
          <w:b/>
          <w:bCs/>
          <w:sz w:val="28"/>
          <w:szCs w:val="26"/>
        </w:rPr>
      </w:pPr>
    </w:p>
    <w:p w:rsidR="0088600A" w:rsidRDefault="0088600A" w:rsidP="00006DC6">
      <w:pPr>
        <w:widowControl w:val="0"/>
        <w:autoSpaceDE w:val="0"/>
        <w:autoSpaceDN w:val="0"/>
        <w:adjustRightInd w:val="0"/>
        <w:spacing w:line="364" w:lineRule="atLeast"/>
        <w:jc w:val="both"/>
        <w:rPr>
          <w:b/>
          <w:bCs/>
          <w:sz w:val="28"/>
          <w:szCs w:val="26"/>
        </w:rPr>
      </w:pPr>
    </w:p>
    <w:p w:rsidR="0088600A" w:rsidRDefault="0088600A" w:rsidP="00006DC6">
      <w:pPr>
        <w:widowControl w:val="0"/>
        <w:autoSpaceDE w:val="0"/>
        <w:autoSpaceDN w:val="0"/>
        <w:adjustRightInd w:val="0"/>
        <w:spacing w:line="364" w:lineRule="atLeast"/>
        <w:jc w:val="both"/>
        <w:rPr>
          <w:b/>
          <w:bCs/>
          <w:sz w:val="28"/>
          <w:szCs w:val="26"/>
        </w:rPr>
      </w:pPr>
    </w:p>
    <w:p w:rsidR="0088600A" w:rsidRDefault="0088600A" w:rsidP="00006DC6">
      <w:pPr>
        <w:widowControl w:val="0"/>
        <w:autoSpaceDE w:val="0"/>
        <w:autoSpaceDN w:val="0"/>
        <w:adjustRightInd w:val="0"/>
        <w:spacing w:line="364" w:lineRule="atLeast"/>
        <w:jc w:val="both"/>
        <w:rPr>
          <w:b/>
          <w:bCs/>
          <w:sz w:val="28"/>
          <w:szCs w:val="26"/>
        </w:rPr>
      </w:pPr>
    </w:p>
    <w:sectPr w:rsidR="0088600A" w:rsidSect="004F7D53">
      <w:headerReference w:type="default" r:id="rId7"/>
      <w:footerReference w:type="default" r:id="rId8"/>
      <w:pgSz w:w="12240" w:h="15840"/>
      <w:pgMar w:top="720" w:right="1701" w:bottom="1417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00A" w:rsidRDefault="0088600A">
      <w:r>
        <w:separator/>
      </w:r>
    </w:p>
  </w:endnote>
  <w:endnote w:type="continuationSeparator" w:id="0">
    <w:p w:rsidR="0088600A" w:rsidRDefault="00886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00A" w:rsidRPr="009336C9" w:rsidRDefault="0088600A" w:rsidP="008603FE">
    <w:pPr>
      <w:pStyle w:val="Footer"/>
      <w:pBdr>
        <w:top w:val="double" w:sz="4" w:space="1" w:color="808080"/>
      </w:pBdr>
      <w:tabs>
        <w:tab w:val="clear" w:pos="8504"/>
        <w:tab w:val="right" w:pos="9072"/>
      </w:tabs>
      <w:ind w:right="-2"/>
      <w:rPr>
        <w:rFonts w:ascii="Calibri" w:hAnsi="Calibri" w:cs="Calibri"/>
        <w:color w:val="808080"/>
        <w:lang w:val="es-ES"/>
      </w:rPr>
    </w:pPr>
    <w:r w:rsidRPr="009336C9">
      <w:rPr>
        <w:rFonts w:ascii="Calibri" w:hAnsi="Calibri" w:cs="Calibri"/>
        <w:lang w:val="es-ES"/>
      </w:rPr>
      <w:tab/>
    </w:r>
    <w:r w:rsidRPr="009336C9">
      <w:rPr>
        <w:rFonts w:ascii="Calibri" w:hAnsi="Calibri" w:cs="Calibri"/>
        <w:lang w:val="es-ES"/>
      </w:rPr>
      <w:tab/>
    </w:r>
    <w:r w:rsidRPr="009336C9">
      <w:rPr>
        <w:rStyle w:val="PageNumber"/>
        <w:rFonts w:ascii="Calibri" w:hAnsi="Calibri" w:cs="Calibri"/>
        <w:color w:val="808080"/>
      </w:rPr>
      <w:fldChar w:fldCharType="begin"/>
    </w:r>
    <w:r w:rsidRPr="009336C9">
      <w:rPr>
        <w:rStyle w:val="PageNumber"/>
        <w:rFonts w:ascii="Calibri" w:hAnsi="Calibri" w:cs="Calibri"/>
        <w:color w:val="808080"/>
      </w:rPr>
      <w:instrText xml:space="preserve"> PAGE </w:instrText>
    </w:r>
    <w:r w:rsidRPr="009336C9">
      <w:rPr>
        <w:rStyle w:val="PageNumber"/>
        <w:rFonts w:ascii="Calibri" w:hAnsi="Calibri" w:cs="Calibri"/>
        <w:color w:val="808080"/>
      </w:rPr>
      <w:fldChar w:fldCharType="separate"/>
    </w:r>
    <w:r>
      <w:rPr>
        <w:rStyle w:val="PageNumber"/>
        <w:rFonts w:ascii="Calibri" w:hAnsi="Calibri" w:cs="Calibri"/>
        <w:noProof/>
        <w:color w:val="808080"/>
      </w:rPr>
      <w:t>1</w:t>
    </w:r>
    <w:r w:rsidRPr="009336C9">
      <w:rPr>
        <w:rStyle w:val="PageNumber"/>
        <w:rFonts w:ascii="Calibri" w:hAnsi="Calibri" w:cs="Calibri"/>
        <w:color w:val="808080"/>
      </w:rPr>
      <w:fldChar w:fldCharType="end"/>
    </w:r>
  </w:p>
  <w:p w:rsidR="0088600A" w:rsidRPr="008603FE" w:rsidRDefault="0088600A" w:rsidP="008603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00A" w:rsidRDefault="0088600A">
      <w:r>
        <w:separator/>
      </w:r>
    </w:p>
  </w:footnote>
  <w:footnote w:type="continuationSeparator" w:id="0">
    <w:p w:rsidR="0088600A" w:rsidRDefault="008860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00A" w:rsidRPr="004E2057" w:rsidRDefault="0088600A" w:rsidP="009336C9">
    <w:pPr>
      <w:pStyle w:val="Header"/>
      <w:tabs>
        <w:tab w:val="clear" w:pos="8504"/>
        <w:tab w:val="right" w:pos="9072"/>
      </w:tabs>
      <w:spacing w:before="480"/>
      <w:ind w:firstLine="1418"/>
      <w:rPr>
        <w:rFonts w:ascii="Calibri" w:hAnsi="Calibri" w:cs="Calibri"/>
        <w:color w:val="808080"/>
      </w:rPr>
    </w:pPr>
    <w:r>
      <w:tab/>
    </w:r>
    <w:r>
      <w:tab/>
    </w:r>
    <w:r w:rsidRPr="004E2057">
      <w:rPr>
        <w:rFonts w:ascii="Calibri" w:hAnsi="Calibri" w:cs="Calibri"/>
        <w:color w:val="808080"/>
      </w:rPr>
      <w:t xml:space="preserve"> </w:t>
    </w:r>
  </w:p>
  <w:p w:rsidR="0088600A" w:rsidRDefault="0088600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C7CD9"/>
    <w:multiLevelType w:val="hybridMultilevel"/>
    <w:tmpl w:val="C3620346"/>
    <w:lvl w:ilvl="0" w:tplc="D5C690EA">
      <w:start w:val="1"/>
      <w:numFmt w:val="lowerLetter"/>
      <w:lvlText w:val="%1)"/>
      <w:lvlJc w:val="left"/>
      <w:pPr>
        <w:ind w:left="720" w:hanging="360"/>
      </w:pPr>
      <w:rPr>
        <w:rFonts w:ascii="TimesNewRoman" w:hAnsi="TimesNewRoman" w:cs="TimesNewRoman" w:hint="default"/>
        <w:sz w:val="2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FC29B3"/>
    <w:multiLevelType w:val="hybridMultilevel"/>
    <w:tmpl w:val="08BC7B20"/>
    <w:lvl w:ilvl="0" w:tplc="63AAE77C">
      <w:start w:val="1"/>
      <w:numFmt w:val="bullet"/>
      <w:lvlText w:val=""/>
      <w:lvlJc w:val="left"/>
      <w:pPr>
        <w:tabs>
          <w:tab w:val="num" w:pos="1717"/>
        </w:tabs>
        <w:ind w:left="1717" w:hanging="360"/>
      </w:pPr>
      <w:rPr>
        <w:rFonts w:ascii="Wingdings 3" w:hAnsi="Wingdings 3" w:hint="default"/>
        <w:sz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9E60FE"/>
    <w:multiLevelType w:val="hybridMultilevel"/>
    <w:tmpl w:val="42644172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B96ECF"/>
    <w:multiLevelType w:val="hybridMultilevel"/>
    <w:tmpl w:val="94921082"/>
    <w:lvl w:ilvl="0" w:tplc="70222CD2">
      <w:start w:val="1"/>
      <w:numFmt w:val="bullet"/>
      <w:lvlText w:val=""/>
      <w:lvlJc w:val="left"/>
      <w:pPr>
        <w:tabs>
          <w:tab w:val="num" w:pos="1717"/>
        </w:tabs>
        <w:ind w:left="1717" w:hanging="360"/>
      </w:pPr>
      <w:rPr>
        <w:rFonts w:ascii="Symbol" w:hAnsi="Symbol" w:hint="default"/>
        <w:sz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A201A2"/>
    <w:multiLevelType w:val="hybridMultilevel"/>
    <w:tmpl w:val="B532B0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DE56D1"/>
    <w:multiLevelType w:val="hybridMultilevel"/>
    <w:tmpl w:val="3200715C"/>
    <w:lvl w:ilvl="0" w:tplc="A89E41F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7984641"/>
    <w:multiLevelType w:val="hybridMultilevel"/>
    <w:tmpl w:val="6A04BCD4"/>
    <w:lvl w:ilvl="0" w:tplc="CACC6D3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mirrorMargins/>
  <w:stylePaneFormatFilter w:val="3F01"/>
  <w:defaultTabStop w:val="708"/>
  <w:hyphenationZone w:val="425"/>
  <w:drawingGridHorizontalSpacing w:val="78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41A"/>
    <w:rsid w:val="00001796"/>
    <w:rsid w:val="00006DC6"/>
    <w:rsid w:val="0001165A"/>
    <w:rsid w:val="00022DA0"/>
    <w:rsid w:val="00024410"/>
    <w:rsid w:val="000503A0"/>
    <w:rsid w:val="00051679"/>
    <w:rsid w:val="000801CE"/>
    <w:rsid w:val="0009276C"/>
    <w:rsid w:val="00094B3F"/>
    <w:rsid w:val="000A0867"/>
    <w:rsid w:val="000B6BA9"/>
    <w:rsid w:val="000C64FA"/>
    <w:rsid w:val="000D7DE4"/>
    <w:rsid w:val="000E2E87"/>
    <w:rsid w:val="000F1DFA"/>
    <w:rsid w:val="000F3104"/>
    <w:rsid w:val="000F5FBB"/>
    <w:rsid w:val="0010685F"/>
    <w:rsid w:val="00112345"/>
    <w:rsid w:val="0013448B"/>
    <w:rsid w:val="0014344E"/>
    <w:rsid w:val="001500C4"/>
    <w:rsid w:val="00151C24"/>
    <w:rsid w:val="00151EEF"/>
    <w:rsid w:val="00163951"/>
    <w:rsid w:val="00167A5C"/>
    <w:rsid w:val="00171D0A"/>
    <w:rsid w:val="00180D6C"/>
    <w:rsid w:val="00183263"/>
    <w:rsid w:val="001B2432"/>
    <w:rsid w:val="001B7F1D"/>
    <w:rsid w:val="001C1F89"/>
    <w:rsid w:val="001D4AE7"/>
    <w:rsid w:val="001E624C"/>
    <w:rsid w:val="001F029E"/>
    <w:rsid w:val="001F0760"/>
    <w:rsid w:val="001F0FC2"/>
    <w:rsid w:val="0021339A"/>
    <w:rsid w:val="00215EE0"/>
    <w:rsid w:val="00216EA5"/>
    <w:rsid w:val="00232D24"/>
    <w:rsid w:val="002415C3"/>
    <w:rsid w:val="00245214"/>
    <w:rsid w:val="00267D84"/>
    <w:rsid w:val="002756DD"/>
    <w:rsid w:val="00282FB2"/>
    <w:rsid w:val="00286343"/>
    <w:rsid w:val="002B69FC"/>
    <w:rsid w:val="002B7840"/>
    <w:rsid w:val="002D1005"/>
    <w:rsid w:val="002F29B2"/>
    <w:rsid w:val="003054CF"/>
    <w:rsid w:val="0031029C"/>
    <w:rsid w:val="00326F86"/>
    <w:rsid w:val="00335F49"/>
    <w:rsid w:val="003373D8"/>
    <w:rsid w:val="00340ADF"/>
    <w:rsid w:val="00346112"/>
    <w:rsid w:val="00347279"/>
    <w:rsid w:val="003476AC"/>
    <w:rsid w:val="00350D3A"/>
    <w:rsid w:val="00352217"/>
    <w:rsid w:val="00355926"/>
    <w:rsid w:val="003607AA"/>
    <w:rsid w:val="003628A9"/>
    <w:rsid w:val="003635D1"/>
    <w:rsid w:val="00380FAC"/>
    <w:rsid w:val="00384143"/>
    <w:rsid w:val="00385040"/>
    <w:rsid w:val="003974F9"/>
    <w:rsid w:val="003A49D8"/>
    <w:rsid w:val="003B4170"/>
    <w:rsid w:val="003B530D"/>
    <w:rsid w:val="003C0733"/>
    <w:rsid w:val="003C6CCE"/>
    <w:rsid w:val="003C780A"/>
    <w:rsid w:val="003E0BF1"/>
    <w:rsid w:val="003F2855"/>
    <w:rsid w:val="003F35DB"/>
    <w:rsid w:val="0040337F"/>
    <w:rsid w:val="004131E1"/>
    <w:rsid w:val="00414C69"/>
    <w:rsid w:val="00414EF5"/>
    <w:rsid w:val="00415CAA"/>
    <w:rsid w:val="0041741E"/>
    <w:rsid w:val="0042027B"/>
    <w:rsid w:val="00425EE5"/>
    <w:rsid w:val="00434E16"/>
    <w:rsid w:val="00440FBD"/>
    <w:rsid w:val="004415FC"/>
    <w:rsid w:val="00453446"/>
    <w:rsid w:val="004566F2"/>
    <w:rsid w:val="0045751B"/>
    <w:rsid w:val="00462140"/>
    <w:rsid w:val="00463544"/>
    <w:rsid w:val="00466882"/>
    <w:rsid w:val="00467D77"/>
    <w:rsid w:val="00472139"/>
    <w:rsid w:val="004833F4"/>
    <w:rsid w:val="00485CDF"/>
    <w:rsid w:val="0049290D"/>
    <w:rsid w:val="00495899"/>
    <w:rsid w:val="00496F8C"/>
    <w:rsid w:val="004E2057"/>
    <w:rsid w:val="004E2E02"/>
    <w:rsid w:val="004E38F5"/>
    <w:rsid w:val="004E4A87"/>
    <w:rsid w:val="004E6F9F"/>
    <w:rsid w:val="004E7BEC"/>
    <w:rsid w:val="004F7D53"/>
    <w:rsid w:val="0050444E"/>
    <w:rsid w:val="00507458"/>
    <w:rsid w:val="0051323B"/>
    <w:rsid w:val="005173DA"/>
    <w:rsid w:val="0054479B"/>
    <w:rsid w:val="00546882"/>
    <w:rsid w:val="0056597C"/>
    <w:rsid w:val="0057535F"/>
    <w:rsid w:val="00576548"/>
    <w:rsid w:val="005A1FC4"/>
    <w:rsid w:val="005A431B"/>
    <w:rsid w:val="005A5A27"/>
    <w:rsid w:val="005B3C4C"/>
    <w:rsid w:val="005B43FD"/>
    <w:rsid w:val="005D7B7F"/>
    <w:rsid w:val="005E0B0D"/>
    <w:rsid w:val="005E52D5"/>
    <w:rsid w:val="005F496E"/>
    <w:rsid w:val="00607110"/>
    <w:rsid w:val="00607272"/>
    <w:rsid w:val="00617D63"/>
    <w:rsid w:val="006279A2"/>
    <w:rsid w:val="00631E6C"/>
    <w:rsid w:val="00655C50"/>
    <w:rsid w:val="00656EEF"/>
    <w:rsid w:val="00671505"/>
    <w:rsid w:val="00672F59"/>
    <w:rsid w:val="00677189"/>
    <w:rsid w:val="00680E24"/>
    <w:rsid w:val="00684962"/>
    <w:rsid w:val="00686997"/>
    <w:rsid w:val="006960E7"/>
    <w:rsid w:val="006B61BF"/>
    <w:rsid w:val="006C07DA"/>
    <w:rsid w:val="006C6420"/>
    <w:rsid w:val="006E2BC5"/>
    <w:rsid w:val="006F34F9"/>
    <w:rsid w:val="00704480"/>
    <w:rsid w:val="007366D8"/>
    <w:rsid w:val="00755462"/>
    <w:rsid w:val="00757535"/>
    <w:rsid w:val="0076381C"/>
    <w:rsid w:val="0076475E"/>
    <w:rsid w:val="00766657"/>
    <w:rsid w:val="00781A61"/>
    <w:rsid w:val="007830D4"/>
    <w:rsid w:val="00785738"/>
    <w:rsid w:val="00785AF9"/>
    <w:rsid w:val="00787BFB"/>
    <w:rsid w:val="00797B1B"/>
    <w:rsid w:val="007A19ED"/>
    <w:rsid w:val="007A6A3E"/>
    <w:rsid w:val="007B39C1"/>
    <w:rsid w:val="007C0FDE"/>
    <w:rsid w:val="007D5476"/>
    <w:rsid w:val="007E1A80"/>
    <w:rsid w:val="007F4037"/>
    <w:rsid w:val="008076D3"/>
    <w:rsid w:val="00807D79"/>
    <w:rsid w:val="00825CF6"/>
    <w:rsid w:val="00833601"/>
    <w:rsid w:val="00836377"/>
    <w:rsid w:val="0083667A"/>
    <w:rsid w:val="00843D1A"/>
    <w:rsid w:val="00850F7D"/>
    <w:rsid w:val="008603FE"/>
    <w:rsid w:val="008641EB"/>
    <w:rsid w:val="008758ED"/>
    <w:rsid w:val="00881851"/>
    <w:rsid w:val="0088600A"/>
    <w:rsid w:val="00892580"/>
    <w:rsid w:val="00894885"/>
    <w:rsid w:val="008953D6"/>
    <w:rsid w:val="008A17E6"/>
    <w:rsid w:val="008A5C8D"/>
    <w:rsid w:val="008A66FE"/>
    <w:rsid w:val="008A6D23"/>
    <w:rsid w:val="008B23E9"/>
    <w:rsid w:val="008B6637"/>
    <w:rsid w:val="008B6F46"/>
    <w:rsid w:val="008C3B79"/>
    <w:rsid w:val="008C537F"/>
    <w:rsid w:val="008C5933"/>
    <w:rsid w:val="008D359F"/>
    <w:rsid w:val="008D54A2"/>
    <w:rsid w:val="008E0906"/>
    <w:rsid w:val="008E23F0"/>
    <w:rsid w:val="008E54A7"/>
    <w:rsid w:val="008F4AF5"/>
    <w:rsid w:val="008F734E"/>
    <w:rsid w:val="00906F59"/>
    <w:rsid w:val="00915EE4"/>
    <w:rsid w:val="009258E4"/>
    <w:rsid w:val="00927D8D"/>
    <w:rsid w:val="009336C9"/>
    <w:rsid w:val="00935501"/>
    <w:rsid w:val="00935722"/>
    <w:rsid w:val="009420B1"/>
    <w:rsid w:val="00944147"/>
    <w:rsid w:val="00950827"/>
    <w:rsid w:val="00952C71"/>
    <w:rsid w:val="00953104"/>
    <w:rsid w:val="00953C24"/>
    <w:rsid w:val="009578B9"/>
    <w:rsid w:val="009605DC"/>
    <w:rsid w:val="009712DB"/>
    <w:rsid w:val="009733E2"/>
    <w:rsid w:val="00976A6B"/>
    <w:rsid w:val="0099703C"/>
    <w:rsid w:val="009A2203"/>
    <w:rsid w:val="009D6063"/>
    <w:rsid w:val="009E1496"/>
    <w:rsid w:val="009E36ED"/>
    <w:rsid w:val="009E4699"/>
    <w:rsid w:val="009E7255"/>
    <w:rsid w:val="009F2B5F"/>
    <w:rsid w:val="009F7A35"/>
    <w:rsid w:val="00A02577"/>
    <w:rsid w:val="00A03B4C"/>
    <w:rsid w:val="00A06B60"/>
    <w:rsid w:val="00A0707C"/>
    <w:rsid w:val="00A2433A"/>
    <w:rsid w:val="00A35B48"/>
    <w:rsid w:val="00A44DFC"/>
    <w:rsid w:val="00A46F44"/>
    <w:rsid w:val="00A4757F"/>
    <w:rsid w:val="00A511E4"/>
    <w:rsid w:val="00A5491A"/>
    <w:rsid w:val="00A554BC"/>
    <w:rsid w:val="00A6063A"/>
    <w:rsid w:val="00A61040"/>
    <w:rsid w:val="00A62480"/>
    <w:rsid w:val="00A76075"/>
    <w:rsid w:val="00A8141A"/>
    <w:rsid w:val="00A90987"/>
    <w:rsid w:val="00A914AC"/>
    <w:rsid w:val="00A94B1C"/>
    <w:rsid w:val="00AA0E96"/>
    <w:rsid w:val="00AA5750"/>
    <w:rsid w:val="00AB4A44"/>
    <w:rsid w:val="00AB595B"/>
    <w:rsid w:val="00AB62C1"/>
    <w:rsid w:val="00AB64B7"/>
    <w:rsid w:val="00AC0F37"/>
    <w:rsid w:val="00AC44FF"/>
    <w:rsid w:val="00AC5E1D"/>
    <w:rsid w:val="00AE0841"/>
    <w:rsid w:val="00B03E17"/>
    <w:rsid w:val="00B0502E"/>
    <w:rsid w:val="00B1405E"/>
    <w:rsid w:val="00B215F2"/>
    <w:rsid w:val="00B2448C"/>
    <w:rsid w:val="00B25E9E"/>
    <w:rsid w:val="00B264D2"/>
    <w:rsid w:val="00B277EF"/>
    <w:rsid w:val="00B5712C"/>
    <w:rsid w:val="00B71A33"/>
    <w:rsid w:val="00B77B05"/>
    <w:rsid w:val="00B961C7"/>
    <w:rsid w:val="00BA798D"/>
    <w:rsid w:val="00BB0B23"/>
    <w:rsid w:val="00BB27FD"/>
    <w:rsid w:val="00BB6682"/>
    <w:rsid w:val="00BB7950"/>
    <w:rsid w:val="00BD5BCA"/>
    <w:rsid w:val="00BF7960"/>
    <w:rsid w:val="00C224BF"/>
    <w:rsid w:val="00C231EE"/>
    <w:rsid w:val="00C253C5"/>
    <w:rsid w:val="00C352EA"/>
    <w:rsid w:val="00C36359"/>
    <w:rsid w:val="00C46F32"/>
    <w:rsid w:val="00C47B3A"/>
    <w:rsid w:val="00C61129"/>
    <w:rsid w:val="00C6152F"/>
    <w:rsid w:val="00C62634"/>
    <w:rsid w:val="00C65FBF"/>
    <w:rsid w:val="00C66518"/>
    <w:rsid w:val="00C67F0F"/>
    <w:rsid w:val="00C84056"/>
    <w:rsid w:val="00C87938"/>
    <w:rsid w:val="00C87CBC"/>
    <w:rsid w:val="00C9433A"/>
    <w:rsid w:val="00C95190"/>
    <w:rsid w:val="00C95D7B"/>
    <w:rsid w:val="00C9687D"/>
    <w:rsid w:val="00C977C0"/>
    <w:rsid w:val="00CA0985"/>
    <w:rsid w:val="00CC76F6"/>
    <w:rsid w:val="00CD5D86"/>
    <w:rsid w:val="00CD5DB4"/>
    <w:rsid w:val="00CF7C49"/>
    <w:rsid w:val="00D011FE"/>
    <w:rsid w:val="00D06146"/>
    <w:rsid w:val="00D108C7"/>
    <w:rsid w:val="00D16745"/>
    <w:rsid w:val="00D2630E"/>
    <w:rsid w:val="00D34BDF"/>
    <w:rsid w:val="00D36FA7"/>
    <w:rsid w:val="00D43795"/>
    <w:rsid w:val="00D43FFD"/>
    <w:rsid w:val="00D44262"/>
    <w:rsid w:val="00D4528A"/>
    <w:rsid w:val="00D4650C"/>
    <w:rsid w:val="00D56B1C"/>
    <w:rsid w:val="00D62198"/>
    <w:rsid w:val="00D63E12"/>
    <w:rsid w:val="00D705C9"/>
    <w:rsid w:val="00D727BF"/>
    <w:rsid w:val="00D73228"/>
    <w:rsid w:val="00D80032"/>
    <w:rsid w:val="00D9689C"/>
    <w:rsid w:val="00DA13A7"/>
    <w:rsid w:val="00DA2131"/>
    <w:rsid w:val="00DA51AF"/>
    <w:rsid w:val="00DB726F"/>
    <w:rsid w:val="00DD1519"/>
    <w:rsid w:val="00DD1CA6"/>
    <w:rsid w:val="00DD2BF2"/>
    <w:rsid w:val="00DD783D"/>
    <w:rsid w:val="00DE11DC"/>
    <w:rsid w:val="00E003BB"/>
    <w:rsid w:val="00E2138F"/>
    <w:rsid w:val="00E37A24"/>
    <w:rsid w:val="00E53681"/>
    <w:rsid w:val="00E54F8A"/>
    <w:rsid w:val="00E63A1B"/>
    <w:rsid w:val="00E64D0F"/>
    <w:rsid w:val="00E80793"/>
    <w:rsid w:val="00E861DA"/>
    <w:rsid w:val="00E90E3A"/>
    <w:rsid w:val="00EA528D"/>
    <w:rsid w:val="00EA6ADB"/>
    <w:rsid w:val="00EA7821"/>
    <w:rsid w:val="00EB5355"/>
    <w:rsid w:val="00EC3AC7"/>
    <w:rsid w:val="00EC3EA9"/>
    <w:rsid w:val="00ED34E8"/>
    <w:rsid w:val="00ED475D"/>
    <w:rsid w:val="00EE0A03"/>
    <w:rsid w:val="00EE69C0"/>
    <w:rsid w:val="00EF1C08"/>
    <w:rsid w:val="00EF5894"/>
    <w:rsid w:val="00F23B88"/>
    <w:rsid w:val="00F4112A"/>
    <w:rsid w:val="00F47DB7"/>
    <w:rsid w:val="00F52D19"/>
    <w:rsid w:val="00F54F33"/>
    <w:rsid w:val="00F552AF"/>
    <w:rsid w:val="00F557C8"/>
    <w:rsid w:val="00F701E2"/>
    <w:rsid w:val="00F7024E"/>
    <w:rsid w:val="00F80B98"/>
    <w:rsid w:val="00F82D10"/>
    <w:rsid w:val="00FA1A70"/>
    <w:rsid w:val="00FA2AAD"/>
    <w:rsid w:val="00FA4D23"/>
    <w:rsid w:val="00FB3492"/>
    <w:rsid w:val="00FC4374"/>
    <w:rsid w:val="00FC4CD7"/>
    <w:rsid w:val="00FD0790"/>
    <w:rsid w:val="00FD54B0"/>
    <w:rsid w:val="00FE17F6"/>
    <w:rsid w:val="00FF169F"/>
    <w:rsid w:val="00FF17B9"/>
    <w:rsid w:val="00FF266F"/>
    <w:rsid w:val="00FF3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3FE"/>
    <w:rPr>
      <w:sz w:val="20"/>
      <w:szCs w:val="20"/>
      <w:lang w:eastAsia="es-ES"/>
    </w:rPr>
  </w:style>
  <w:style w:type="paragraph" w:styleId="Heading3">
    <w:name w:val="heading 3"/>
    <w:basedOn w:val="Normal"/>
    <w:link w:val="Heading3Char"/>
    <w:uiPriority w:val="99"/>
    <w:qFormat/>
    <w:rsid w:val="00AB595B"/>
    <w:pPr>
      <w:spacing w:before="100" w:beforeAutospacing="1" w:after="100" w:afterAutospacing="1"/>
      <w:outlineLvl w:val="2"/>
    </w:pPr>
    <w:rPr>
      <w:b/>
      <w:bCs/>
      <w:sz w:val="27"/>
      <w:szCs w:val="27"/>
      <w:lang w:val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B595B"/>
    <w:rPr>
      <w:rFonts w:cs="Times New Roman"/>
      <w:b/>
      <w:bCs/>
      <w:sz w:val="27"/>
      <w:szCs w:val="27"/>
    </w:rPr>
  </w:style>
  <w:style w:type="paragraph" w:customStyle="1" w:styleId="Estilo1">
    <w:name w:val="Estilo1"/>
    <w:basedOn w:val="Title"/>
    <w:next w:val="PlainText"/>
    <w:autoRedefine/>
    <w:uiPriority w:val="99"/>
    <w:rsid w:val="00A8141A"/>
    <w:pPr>
      <w:spacing w:before="0" w:after="0"/>
      <w:jc w:val="both"/>
      <w:outlineLvl w:val="9"/>
    </w:pPr>
    <w:rPr>
      <w:rFonts w:ascii="CG Omega" w:hAnsi="CG Omega" w:cs="Times New Roman"/>
      <w:color w:val="0000FF"/>
      <w:kern w:val="0"/>
      <w:sz w:val="28"/>
      <w:szCs w:val="20"/>
      <w:bdr w:val="single" w:sz="4" w:space="0" w:color="auto"/>
    </w:rPr>
  </w:style>
  <w:style w:type="paragraph" w:styleId="Title">
    <w:name w:val="Title"/>
    <w:basedOn w:val="Normal"/>
    <w:link w:val="TitleChar"/>
    <w:uiPriority w:val="99"/>
    <w:qFormat/>
    <w:rsid w:val="00A8141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376B"/>
    <w:rPr>
      <w:rFonts w:asciiTheme="majorHAnsi" w:eastAsiaTheme="majorEastAsia" w:hAnsiTheme="majorHAnsi" w:cstheme="majorBidi"/>
      <w:b/>
      <w:bCs/>
      <w:kern w:val="28"/>
      <w:sz w:val="32"/>
      <w:szCs w:val="32"/>
      <w:lang w:eastAsia="es-ES"/>
    </w:rPr>
  </w:style>
  <w:style w:type="paragraph" w:styleId="PlainText">
    <w:name w:val="Plain Text"/>
    <w:basedOn w:val="Normal"/>
    <w:link w:val="PlainTextChar"/>
    <w:uiPriority w:val="99"/>
    <w:rsid w:val="00A8141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3376B"/>
    <w:rPr>
      <w:rFonts w:ascii="Courier New" w:hAnsi="Courier New" w:cs="Courier New"/>
      <w:sz w:val="20"/>
      <w:szCs w:val="20"/>
      <w:lang w:eastAsia="es-ES"/>
    </w:rPr>
  </w:style>
  <w:style w:type="paragraph" w:styleId="Header">
    <w:name w:val="header"/>
    <w:basedOn w:val="Normal"/>
    <w:link w:val="HeaderChar"/>
    <w:uiPriority w:val="99"/>
    <w:rsid w:val="008603F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376B"/>
    <w:rPr>
      <w:sz w:val="20"/>
      <w:szCs w:val="20"/>
      <w:lang w:eastAsia="es-ES"/>
    </w:rPr>
  </w:style>
  <w:style w:type="paragraph" w:styleId="Footer">
    <w:name w:val="footer"/>
    <w:basedOn w:val="Normal"/>
    <w:link w:val="FooterChar"/>
    <w:uiPriority w:val="99"/>
    <w:rsid w:val="008603F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376B"/>
    <w:rPr>
      <w:sz w:val="20"/>
      <w:szCs w:val="20"/>
      <w:lang w:eastAsia="es-ES"/>
    </w:rPr>
  </w:style>
  <w:style w:type="character" w:styleId="PageNumber">
    <w:name w:val="page number"/>
    <w:basedOn w:val="DefaultParagraphFont"/>
    <w:uiPriority w:val="99"/>
    <w:rsid w:val="008603FE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A35B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35B48"/>
    <w:rPr>
      <w:rFonts w:ascii="Courier New" w:hAnsi="Courier New" w:cs="Courier New"/>
    </w:rPr>
  </w:style>
  <w:style w:type="character" w:customStyle="1" w:styleId="mw-headline">
    <w:name w:val="mw-headline"/>
    <w:basedOn w:val="DefaultParagraphFont"/>
    <w:uiPriority w:val="99"/>
    <w:rsid w:val="00AB595B"/>
    <w:rPr>
      <w:rFonts w:cs="Times New Roman"/>
    </w:rPr>
  </w:style>
  <w:style w:type="paragraph" w:styleId="ListParagraph">
    <w:name w:val="List Paragraph"/>
    <w:basedOn w:val="Normal"/>
    <w:uiPriority w:val="99"/>
    <w:qFormat/>
    <w:rsid w:val="00163951"/>
    <w:pPr>
      <w:ind w:left="708"/>
    </w:pPr>
    <w:rPr>
      <w:lang w:val="es-ES"/>
    </w:rPr>
  </w:style>
  <w:style w:type="paragraph" w:styleId="BalloonText">
    <w:name w:val="Balloon Text"/>
    <w:basedOn w:val="Normal"/>
    <w:link w:val="BalloonTextChar"/>
    <w:uiPriority w:val="99"/>
    <w:semiHidden/>
    <w:rsid w:val="001434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344E"/>
    <w:rPr>
      <w:rFonts w:ascii="Tahoma" w:hAnsi="Tahoma" w:cs="Tahoma"/>
      <w:sz w:val="16"/>
      <w:szCs w:val="16"/>
      <w:lang w:val="es-ES_tradnl"/>
    </w:rPr>
  </w:style>
  <w:style w:type="table" w:styleId="TableGrid">
    <w:name w:val="Table Grid"/>
    <w:basedOn w:val="TableNormal"/>
    <w:uiPriority w:val="99"/>
    <w:rsid w:val="00006DC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2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393</Words>
  <Characters>2162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RÚBRICA EXÁMEN FINAL</dc:title>
  <dc:subject/>
  <dc:creator>rmunarriz</dc:creator>
  <cp:keywords/>
  <dc:description/>
  <cp:lastModifiedBy>spueyo</cp:lastModifiedBy>
  <cp:revision>5</cp:revision>
  <dcterms:created xsi:type="dcterms:W3CDTF">2015-05-29T15:14:00Z</dcterms:created>
  <dcterms:modified xsi:type="dcterms:W3CDTF">2016-05-05T08:25:00Z</dcterms:modified>
</cp:coreProperties>
</file>